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B1644" w14:textId="77777777" w:rsidR="00A63643" w:rsidRDefault="00A63643" w:rsidP="00A6364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PHELIPPS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1711D8BE" w14:textId="77777777" w:rsidR="00A63643" w:rsidRDefault="00A63643" w:rsidP="00A63643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2B4A0AE" w14:textId="77777777" w:rsidR="00A63643" w:rsidRDefault="00A63643" w:rsidP="00A63643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684FAC5" w14:textId="77777777" w:rsidR="00A63643" w:rsidRDefault="00A63643" w:rsidP="00A6364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Mar.1485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Rickmansworth,</w:t>
      </w:r>
    </w:p>
    <w:p w14:paraId="36951CF3" w14:textId="77777777" w:rsidR="00A63643" w:rsidRDefault="00A63643" w:rsidP="00A6364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Hertfordshire, into lands of Margery </w:t>
      </w:r>
      <w:proofErr w:type="spellStart"/>
      <w:r>
        <w:rPr>
          <w:rFonts w:eastAsia="Times New Roman" w:cs="Times New Roman"/>
          <w:szCs w:val="24"/>
        </w:rPr>
        <w:t>Powtrell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118477C3" w14:textId="77777777" w:rsidR="00A63643" w:rsidRDefault="00A63643" w:rsidP="00A6364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1F33362" w14:textId="77777777" w:rsidR="00A63643" w:rsidRDefault="00A63643" w:rsidP="00A6364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pp.155-6)</w:t>
      </w:r>
    </w:p>
    <w:p w14:paraId="0A06EB48" w14:textId="77777777" w:rsidR="00A63643" w:rsidRDefault="00A63643" w:rsidP="00A63643">
      <w:pPr>
        <w:pStyle w:val="NoSpacing"/>
        <w:rPr>
          <w:rFonts w:eastAsia="Times New Roman" w:cs="Times New Roman"/>
          <w:szCs w:val="24"/>
        </w:rPr>
      </w:pPr>
    </w:p>
    <w:p w14:paraId="467CD0DE" w14:textId="77777777" w:rsidR="00A63643" w:rsidRDefault="00A63643" w:rsidP="00A63643">
      <w:pPr>
        <w:pStyle w:val="NoSpacing"/>
        <w:rPr>
          <w:rFonts w:eastAsia="Times New Roman" w:cs="Times New Roman"/>
          <w:szCs w:val="24"/>
        </w:rPr>
      </w:pPr>
    </w:p>
    <w:p w14:paraId="3D65B8D4" w14:textId="77777777" w:rsidR="00A63643" w:rsidRDefault="00A63643" w:rsidP="00A6364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November 2023</w:t>
      </w:r>
    </w:p>
    <w:p w14:paraId="4A4EAD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64A68" w14:textId="77777777" w:rsidR="00A63643" w:rsidRDefault="00A63643" w:rsidP="009139A6">
      <w:r>
        <w:separator/>
      </w:r>
    </w:p>
  </w:endnote>
  <w:endnote w:type="continuationSeparator" w:id="0">
    <w:p w14:paraId="634EFBAC" w14:textId="77777777" w:rsidR="00A63643" w:rsidRDefault="00A636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D2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2A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39A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4613" w14:textId="77777777" w:rsidR="00A63643" w:rsidRDefault="00A63643" w:rsidP="009139A6">
      <w:r>
        <w:separator/>
      </w:r>
    </w:p>
  </w:footnote>
  <w:footnote w:type="continuationSeparator" w:id="0">
    <w:p w14:paraId="27CCC23C" w14:textId="77777777" w:rsidR="00A63643" w:rsidRDefault="00A636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C2F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48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264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643"/>
    <w:rsid w:val="000666E0"/>
    <w:rsid w:val="002510B7"/>
    <w:rsid w:val="005C130B"/>
    <w:rsid w:val="00826F5C"/>
    <w:rsid w:val="009139A6"/>
    <w:rsid w:val="009448BB"/>
    <w:rsid w:val="00947624"/>
    <w:rsid w:val="00A3176C"/>
    <w:rsid w:val="00A63643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6742A"/>
  <w15:chartTrackingRefBased/>
  <w15:docId w15:val="{A7891ED6-B202-4F3E-8E4B-E68B1AE88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2023-11-23T21:17:00Z</dcterms:created>
  <dcterms:modified xsi:type="dcterms:W3CDTF">2023-11-23T21:17:00Z</dcterms:modified>
</cp:coreProperties>
</file>